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A5" w:rsidRPr="001E3A60" w:rsidRDefault="003435A5" w:rsidP="003C1961">
      <w:pPr>
        <w:spacing w:after="0" w:line="240" w:lineRule="auto"/>
        <w:ind w:left="6480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№</w:t>
      </w:r>
      <w:r w:rsidRPr="001E3A60">
        <w:rPr>
          <w:rFonts w:ascii="Times New Roman" w:hAnsi="Times New Roman"/>
          <w:i/>
          <w:sz w:val="24"/>
          <w:szCs w:val="24"/>
          <w:u w:val="single"/>
        </w:rPr>
        <w:t xml:space="preserve"> 5а</w:t>
      </w:r>
    </w:p>
    <w:p w:rsidR="003435A5" w:rsidRDefault="003435A5" w:rsidP="003C196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sz w:val="32"/>
          <w:szCs w:val="32"/>
        </w:rPr>
      </w:pPr>
    </w:p>
    <w:p w:rsidR="003435A5" w:rsidRDefault="003435A5" w:rsidP="003C196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sz w:val="32"/>
          <w:szCs w:val="32"/>
        </w:rPr>
      </w:pPr>
    </w:p>
    <w:p w:rsidR="003435A5" w:rsidRPr="001E3A60" w:rsidRDefault="003435A5" w:rsidP="003C196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</w:rPr>
      </w:pPr>
      <w:r w:rsidRPr="001E3A60">
        <w:rPr>
          <w:rFonts w:ascii="Times New Roman" w:hAnsi="Times New Roman"/>
          <w:b/>
          <w:sz w:val="32"/>
          <w:szCs w:val="32"/>
        </w:rPr>
        <w:t>Д Е К Л А Р А Ц И Я</w:t>
      </w:r>
    </w:p>
    <w:p w:rsidR="003435A5" w:rsidRPr="00E76A91" w:rsidRDefault="003435A5" w:rsidP="003C1961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по чл. 47, ал. 1, т. 2 и т. 3 от ЗОП, във връзка с чл.47, ал.9 от ЗОП</w:t>
      </w: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Долуподписаният /-ната/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</w:t>
      </w: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84D8E">
        <w:rPr>
          <w:rFonts w:ascii="Times New Roman" w:hAnsi="Times New Roman"/>
          <w:sz w:val="24"/>
          <w:szCs w:val="24"/>
        </w:rPr>
        <w:t xml:space="preserve">с лична карта №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, издадена на 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  от МВР, гр. </w:t>
      </w:r>
      <w:r w:rsidRPr="00184D8E">
        <w:rPr>
          <w:rFonts w:ascii="Times New Roman" w:hAnsi="Times New Roman"/>
          <w:sz w:val="24"/>
          <w:szCs w:val="24"/>
          <w:u w:val="single"/>
        </w:rPr>
        <w:tab/>
        <w:t xml:space="preserve">     </w:t>
      </w: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b/>
          <w:position w:val="8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с ЕГН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  в качеството ми на представляващ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  <w:t xml:space="preserve">  </w:t>
      </w:r>
      <w:r w:rsidRPr="00184D8E">
        <w:rPr>
          <w:rFonts w:ascii="Times New Roman" w:hAnsi="Times New Roman"/>
          <w:sz w:val="24"/>
          <w:szCs w:val="24"/>
        </w:rPr>
        <w:t xml:space="preserve">  -  кандидат за участие в процедура за възлагане на обществена поръчка с обект:</w:t>
      </w:r>
      <w:r w:rsidRPr="00184D8E">
        <w:rPr>
          <w:color w:val="000000"/>
          <w:sz w:val="24"/>
          <w:szCs w:val="24"/>
        </w:rPr>
        <w:t xml:space="preserve"> </w:t>
      </w:r>
      <w:r w:rsidRPr="00184D8E">
        <w:rPr>
          <w:rFonts w:ascii="Times New Roman" w:hAnsi="Times New Roman"/>
          <w:b/>
          <w:color w:val="000000"/>
          <w:sz w:val="24"/>
          <w:szCs w:val="24"/>
        </w:rPr>
        <w:t xml:space="preserve">„Упражняване на строителен надзор по време на строителството при изпълнение на проект </w:t>
      </w:r>
      <w:r w:rsidRPr="00184D8E">
        <w:rPr>
          <w:rFonts w:ascii="Times New Roman" w:hAnsi="Times New Roman"/>
          <w:b/>
          <w:bCs/>
          <w:sz w:val="24"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184D8E">
        <w:rPr>
          <w:rFonts w:ascii="Times New Roman" w:hAnsi="Times New Roman"/>
          <w:b/>
          <w:position w:val="8"/>
          <w:sz w:val="24"/>
          <w:szCs w:val="24"/>
        </w:rPr>
        <w:tab/>
      </w: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</w:p>
    <w:p w:rsidR="003435A5" w:rsidRPr="00E76A91" w:rsidRDefault="003435A5" w:rsidP="003C1961">
      <w:pPr>
        <w:spacing w:after="0" w:line="240" w:lineRule="auto"/>
        <w:jc w:val="center"/>
        <w:rPr>
          <w:rFonts w:ascii="Times New Roman" w:hAnsi="Times New Roman"/>
        </w:rPr>
      </w:pPr>
    </w:p>
    <w:p w:rsidR="003435A5" w:rsidRDefault="003435A5" w:rsidP="003C1961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Д Е К Л А Р И Р А М, че:</w:t>
      </w:r>
    </w:p>
    <w:p w:rsidR="003435A5" w:rsidRDefault="003435A5" w:rsidP="003C1961">
      <w:pPr>
        <w:spacing w:after="0" w:line="240" w:lineRule="auto"/>
        <w:jc w:val="center"/>
        <w:rPr>
          <w:rFonts w:ascii="Times New Roman" w:hAnsi="Times New Roman"/>
        </w:rPr>
      </w:pP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Кандидатът, който представлявам:</w:t>
      </w: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</w:t>
      </w:r>
      <w:r w:rsidRPr="00184D8E">
        <w:rPr>
          <w:rFonts w:ascii="Times New Roman" w:hAnsi="Times New Roman"/>
          <w:sz w:val="24"/>
          <w:szCs w:val="24"/>
        </w:rPr>
        <w:tab/>
        <w:t>Не е обявен в несъстоятелност;</w:t>
      </w:r>
    </w:p>
    <w:p w:rsidR="003435A5" w:rsidRPr="00184D8E" w:rsidRDefault="003435A5" w:rsidP="003C19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</w:t>
      </w:r>
      <w:r w:rsidRPr="00184D8E">
        <w:rPr>
          <w:rFonts w:ascii="Times New Roman" w:hAnsi="Times New Roman"/>
          <w:sz w:val="24"/>
          <w:szCs w:val="24"/>
        </w:rPr>
        <w:tab/>
        <w:t>Не се намира в производство по ликвидация или в подобна процедура съгласно</w:t>
      </w: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националните закони и подзаконови актове</w:t>
      </w: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84D8E">
        <w:rPr>
          <w:rFonts w:ascii="Times New Roman" w:hAnsi="Times New Roman"/>
          <w:iCs/>
          <w:sz w:val="24"/>
          <w:szCs w:val="24"/>
        </w:rPr>
        <w:t>Декларирам, че ако бъда избран за Изпълнител на обществената поръчка, преди подписване на Договора ще представя документи от съответните компетентни органи за удостоверяване на обстоятелствата от настоящата декларация.</w:t>
      </w: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35A5" w:rsidRPr="00184D8E" w:rsidRDefault="003435A5" w:rsidP="003C19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Дата:</w:t>
      </w: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</w:rPr>
      </w:pP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г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  <w:t xml:space="preserve">Декларатор: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  <w:u w:val="single"/>
        </w:rPr>
      </w:pPr>
    </w:p>
    <w:p w:rsidR="003435A5" w:rsidRPr="00E76A91" w:rsidRDefault="003435A5" w:rsidP="003C1961">
      <w:pPr>
        <w:spacing w:after="0" w:line="240" w:lineRule="auto"/>
        <w:rPr>
          <w:rFonts w:ascii="Times New Roman" w:hAnsi="Times New Roman"/>
          <w:u w:val="single"/>
        </w:rPr>
      </w:pPr>
    </w:p>
    <w:p w:rsidR="003435A5" w:rsidRPr="00E76A91" w:rsidRDefault="003435A5" w:rsidP="003C1961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  <w:u w:val="single"/>
        </w:rPr>
        <w:t>Забележка</w:t>
      </w:r>
      <w:r w:rsidRPr="00E76A91">
        <w:rPr>
          <w:rFonts w:ascii="Times New Roman" w:hAnsi="Times New Roman"/>
        </w:rPr>
        <w:t>: Когато кандидат или участник е юридически лице, е достатъчно подаване на декларация от едно от лицата, които могат самостоятелно да го представляват.</w:t>
      </w:r>
    </w:p>
    <w:p w:rsidR="003435A5" w:rsidRPr="003C1961" w:rsidRDefault="003435A5" w:rsidP="003C1961"/>
    <w:sectPr w:rsidR="003435A5" w:rsidRPr="003C1961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5A5" w:rsidRDefault="003435A5">
      <w:r>
        <w:separator/>
      </w:r>
    </w:p>
  </w:endnote>
  <w:endnote w:type="continuationSeparator" w:id="0">
    <w:p w:rsidR="003435A5" w:rsidRDefault="00343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A5" w:rsidRDefault="003435A5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35A5" w:rsidRDefault="003435A5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A5" w:rsidRPr="006B0E9B" w:rsidRDefault="003435A5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3435A5" w:rsidRPr="006B0E9B" w:rsidRDefault="003435A5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5A5" w:rsidRDefault="003435A5">
      <w:r>
        <w:separator/>
      </w:r>
    </w:p>
  </w:footnote>
  <w:footnote w:type="continuationSeparator" w:id="0">
    <w:p w:rsidR="003435A5" w:rsidRDefault="00343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3435A5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3435A5" w:rsidRPr="006B0E9B" w:rsidRDefault="003435A5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3435A5" w:rsidRPr="006B0E9B" w:rsidRDefault="003435A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3435A5" w:rsidRPr="006B0E9B" w:rsidRDefault="003435A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3435A5" w:rsidRPr="006B0E9B" w:rsidRDefault="003435A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3435A5" w:rsidRPr="006B0E9B" w:rsidRDefault="003435A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3435A5" w:rsidRPr="006B0E9B" w:rsidRDefault="003435A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22010D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3pt">
                <v:imagedata r:id="rId2" o:title=""/>
              </v:shape>
            </w:pict>
          </w:r>
        </w:p>
      </w:tc>
    </w:tr>
  </w:tbl>
  <w:p w:rsidR="003435A5" w:rsidRPr="006B0E9B" w:rsidRDefault="003435A5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A0FED"/>
    <w:rsid w:val="003435A5"/>
    <w:rsid w:val="003C1961"/>
    <w:rsid w:val="003D3AFD"/>
    <w:rsid w:val="003D41DD"/>
    <w:rsid w:val="00454A3E"/>
    <w:rsid w:val="00495772"/>
    <w:rsid w:val="004A514B"/>
    <w:rsid w:val="005106D0"/>
    <w:rsid w:val="00522447"/>
    <w:rsid w:val="00577A1A"/>
    <w:rsid w:val="00582710"/>
    <w:rsid w:val="005B27B4"/>
    <w:rsid w:val="005D2BBA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052B5"/>
    <w:rsid w:val="00AD0944"/>
    <w:rsid w:val="00AD3892"/>
    <w:rsid w:val="00AF51E8"/>
    <w:rsid w:val="00B17846"/>
    <w:rsid w:val="00BB140F"/>
    <w:rsid w:val="00BB7403"/>
    <w:rsid w:val="00BC6FCB"/>
    <w:rsid w:val="00BD24DD"/>
    <w:rsid w:val="00C36438"/>
    <w:rsid w:val="00C93902"/>
    <w:rsid w:val="00CB6019"/>
    <w:rsid w:val="00D0095A"/>
    <w:rsid w:val="00D35928"/>
    <w:rsid w:val="00DA387C"/>
    <w:rsid w:val="00DA4971"/>
    <w:rsid w:val="00E41719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234</Words>
  <Characters>1334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2012-08-02T08:20:00Z</dcterms:created>
  <dcterms:modified xsi:type="dcterms:W3CDTF">2012-08-02T08:21:00Z</dcterms:modified>
</cp:coreProperties>
</file>